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144CA" w14:textId="77777777" w:rsidR="00F12B0D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SWYFT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5448B9AC" w14:textId="4C42B6CB" w:rsidR="00F12B0D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Rotherham.</w:t>
      </w:r>
    </w:p>
    <w:p w14:paraId="0507CF7C" w14:textId="77777777" w:rsidR="00F12B0D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F83EB" w14:textId="77777777" w:rsidR="00F12B0D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486DE" w14:textId="77777777" w:rsidR="00F12B0D" w:rsidRPr="00FF328A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>He was ordained acolyte in in the conventual church of Holy Trinity Priory,</w:t>
      </w:r>
    </w:p>
    <w:p w14:paraId="0296CAD8" w14:textId="77777777" w:rsidR="00F12B0D" w:rsidRPr="00FF328A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6DF06BED" w14:textId="77777777" w:rsidR="00F12B0D" w:rsidRPr="00FF328A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3B694A6D" w14:textId="77777777" w:rsidR="00F12B0D" w:rsidRPr="00FF328A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591495" w14:textId="77777777" w:rsidR="00F12B0D" w:rsidRPr="00FF328A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7781ED" w14:textId="77777777" w:rsidR="00F12B0D" w:rsidRPr="00FF328A" w:rsidRDefault="00F12B0D" w:rsidP="00F12B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25 August 2021</w:t>
      </w:r>
    </w:p>
    <w:p w14:paraId="58BAC0C8" w14:textId="40C04D38" w:rsidR="00BA00AB" w:rsidRPr="00F12B0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12B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9D145" w14:textId="77777777" w:rsidR="00F12B0D" w:rsidRDefault="00F12B0D" w:rsidP="009139A6">
      <w:r>
        <w:separator/>
      </w:r>
    </w:p>
  </w:endnote>
  <w:endnote w:type="continuationSeparator" w:id="0">
    <w:p w14:paraId="6AF56022" w14:textId="77777777" w:rsidR="00F12B0D" w:rsidRDefault="00F12B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79F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6DF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97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9EDD" w14:textId="77777777" w:rsidR="00F12B0D" w:rsidRDefault="00F12B0D" w:rsidP="009139A6">
      <w:r>
        <w:separator/>
      </w:r>
    </w:p>
  </w:footnote>
  <w:footnote w:type="continuationSeparator" w:id="0">
    <w:p w14:paraId="44A4958C" w14:textId="77777777" w:rsidR="00F12B0D" w:rsidRDefault="00F12B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2B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6B5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5AB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B0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2B0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90467"/>
  <w15:chartTrackingRefBased/>
  <w15:docId w15:val="{1FB647A8-60A2-47C3-9210-51BAD654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2021-08-25T13:04:00Z</dcterms:created>
  <dcterms:modified xsi:type="dcterms:W3CDTF">2021-08-25T13:05:00Z</dcterms:modified>
</cp:coreProperties>
</file>